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2026-0552-JB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Baufeldfreimachung - Neubau Psychiatrie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Baufeldfreimachung - Neubau Psychiatrie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